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23C0" w:rsidRDefault="004011E9">
      <w:bookmarkStart w:id="0" w:name="_GoBack"/>
      <w:bookmarkEnd w:id="0"/>
      <w:r w:rsidRPr="004011E9">
        <w:rPr>
          <w:noProof/>
          <w:lang w:eastAsia="en-GB"/>
        </w:rPr>
        <w:drawing>
          <wp:inline distT="0" distB="0" distL="0" distR="0">
            <wp:extent cx="8972550" cy="5686425"/>
            <wp:effectExtent l="19050" t="0" r="0" b="0"/>
            <wp:docPr id="1" name="Picture 1" descr="1342 core photos entire.tif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1342 core photos entire.tiff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72550" cy="568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23C0" w:rsidSect="004011E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011E9"/>
    <w:rsid w:val="000E0511"/>
    <w:rsid w:val="001023C0"/>
    <w:rsid w:val="004011E9"/>
    <w:rsid w:val="00556296"/>
    <w:rsid w:val="00CD6823"/>
    <w:rsid w:val="00EC0C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23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011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11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4F6ADBD0.dotm</Template>
  <TotalTime>0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Leicester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aoa39</dc:creator>
  <cp:lastModifiedBy>tem11</cp:lastModifiedBy>
  <cp:revision>2</cp:revision>
  <cp:lastPrinted>2012-03-15T15:43:00Z</cp:lastPrinted>
  <dcterms:created xsi:type="dcterms:W3CDTF">2015-10-01T15:19:00Z</dcterms:created>
  <dcterms:modified xsi:type="dcterms:W3CDTF">2015-10-01T15:19:00Z</dcterms:modified>
</cp:coreProperties>
</file>